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E96" w:rsidRPr="000C36F3" w:rsidRDefault="00841E96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6F3">
        <w:rPr>
          <w:rFonts w:ascii="Times New Roman" w:hAnsi="Times New Roman" w:cs="Times New Roman"/>
          <w:sz w:val="24"/>
          <w:szCs w:val="24"/>
        </w:rPr>
        <w:t>Сведения</w:t>
      </w:r>
      <w:r w:rsidRPr="000C36F3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0C36F3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C36F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0C36F3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841E96" w:rsidRPr="000C36F3">
        <w:tc>
          <w:tcPr>
            <w:tcW w:w="1734" w:type="dxa"/>
            <w:vMerge w:val="restart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Деклариро-ванный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0" w:type="dxa"/>
            <w:gridSpan w:val="4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841E96" w:rsidRPr="000C36F3">
        <w:tc>
          <w:tcPr>
            <w:tcW w:w="1734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Успанова Дина Мерфайзовна</w:t>
            </w:r>
          </w:p>
        </w:tc>
        <w:tc>
          <w:tcPr>
            <w:tcW w:w="163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117 209</w:t>
            </w: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41E96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1078</w:t>
            </w:r>
          </w:p>
          <w:p w:rsidR="00841E96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E96" w:rsidRPr="000C36F3">
        <w:trPr>
          <w:trHeight w:val="781"/>
        </w:trPr>
        <w:tc>
          <w:tcPr>
            <w:tcW w:w="1734" w:type="dxa"/>
            <w:vMerge w:val="restart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9" w:colLast="9"/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15797691</w:t>
            </w: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1078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0C36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6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36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841E96" w:rsidRPr="000C36F3" w:rsidRDefault="00841E96" w:rsidP="000C3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769200 (1/12)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0C36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 210740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bookmarkEnd w:id="0"/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841E96" w:rsidRPr="000C36F3" w:rsidRDefault="00841E96" w:rsidP="000C3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407700 (1/27)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Шевроле Нива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dxa"/>
          </w:tcPr>
          <w:p w:rsidR="00841E96" w:rsidRPr="000C36F3" w:rsidRDefault="00841E96" w:rsidP="000C3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КАМАЗ 35320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dxa"/>
          </w:tcPr>
          <w:p w:rsidR="00841E96" w:rsidRPr="000C36F3" w:rsidRDefault="00841E96" w:rsidP="000C3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автомобильКАМАЗ 35320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2500000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КАМАЗ-35320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2500000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МАЗ 35334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2500000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ГАЗ 3307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2500000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УАЗ 390945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 ГАЗ-5204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22000000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ГАЗ 3307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20400000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МТЗ-82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29474439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МТЗ-82,1-У1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4500000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Трактор Беларус-1221.2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256700</w:t>
            </w: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1E96" w:rsidRPr="000C36F3">
        <w:tc>
          <w:tcPr>
            <w:tcW w:w="1734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1E96" w:rsidRPr="000C36F3" w:rsidRDefault="00841E96" w:rsidP="007E1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6F3">
              <w:rPr>
                <w:rFonts w:ascii="Times New Roman" w:hAnsi="Times New Roman" w:cs="Times New Roman"/>
                <w:sz w:val="24"/>
                <w:szCs w:val="24"/>
              </w:rPr>
              <w:t>Трактор Беларус 82 МТЗ-82</w:t>
            </w:r>
          </w:p>
        </w:tc>
        <w:tc>
          <w:tcPr>
            <w:tcW w:w="1985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41E96" w:rsidRPr="000C36F3" w:rsidRDefault="00841E96" w:rsidP="007E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E96" w:rsidRPr="000C36F3" w:rsidRDefault="00841E96" w:rsidP="00A851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41E96" w:rsidRPr="000C36F3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6F3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04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069B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6F45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AD2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15E3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27525"/>
    <w:rsid w:val="00830406"/>
    <w:rsid w:val="0083196A"/>
    <w:rsid w:val="00832D72"/>
    <w:rsid w:val="00840813"/>
    <w:rsid w:val="00841E96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59F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04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261</Words>
  <Characters>1491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2017-04-19T10:29:00Z</dcterms:created>
  <dcterms:modified xsi:type="dcterms:W3CDTF">2017-04-19T10:37:00Z</dcterms:modified>
</cp:coreProperties>
</file>